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01C7E" w14:textId="77777777" w:rsidR="005C13EC" w:rsidRDefault="005C13EC" w:rsidP="005C1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TOKY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9C21B2A" w14:textId="77777777" w:rsidR="005C13EC" w:rsidRDefault="005C13EC" w:rsidP="005C13EC">
      <w:pPr>
        <w:rPr>
          <w:rFonts w:ascii="Times New Roman" w:hAnsi="Times New Roman" w:cs="Times New Roman"/>
        </w:rPr>
      </w:pPr>
    </w:p>
    <w:p w14:paraId="6698EACE" w14:textId="77777777" w:rsidR="005C13EC" w:rsidRDefault="005C13EC" w:rsidP="005C13EC">
      <w:pPr>
        <w:rPr>
          <w:rFonts w:ascii="Times New Roman" w:hAnsi="Times New Roman" w:cs="Times New Roman"/>
        </w:rPr>
      </w:pPr>
    </w:p>
    <w:p w14:paraId="1374C4CB" w14:textId="77777777" w:rsidR="005C13EC" w:rsidRDefault="005C13EC" w:rsidP="005C1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Treweford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 xml:space="preserve"> in the </w:t>
      </w:r>
    </w:p>
    <w:p w14:paraId="01AE5F11" w14:textId="77777777" w:rsidR="005C13EC" w:rsidRDefault="005C13EC" w:rsidP="005C1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Strand, Middlesex(q.v.), Robert Trotter of Deeping </w:t>
      </w:r>
      <w:proofErr w:type="spellStart"/>
      <w:proofErr w:type="gramStart"/>
      <w:r>
        <w:rPr>
          <w:rFonts w:ascii="Times New Roman" w:hAnsi="Times New Roman" w:cs="Times New Roman"/>
        </w:rPr>
        <w:t>St.James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14:paraId="1981AEF3" w14:textId="77777777" w:rsidR="005C13EC" w:rsidRDefault="005C13EC" w:rsidP="005C1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Lincolnshire(q.v.), and Edmund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Broughton(q.v.).</w:t>
      </w:r>
    </w:p>
    <w:p w14:paraId="1F21545B" w14:textId="77777777" w:rsidR="005C13EC" w:rsidRDefault="005C13EC" w:rsidP="005C1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CADFAC1" w14:textId="77777777" w:rsidR="005C13EC" w:rsidRDefault="005C13EC" w:rsidP="005C13EC">
      <w:pPr>
        <w:rPr>
          <w:rFonts w:ascii="Times New Roman" w:hAnsi="Times New Roman" w:cs="Times New Roman"/>
        </w:rPr>
      </w:pPr>
    </w:p>
    <w:p w14:paraId="197993D5" w14:textId="77777777" w:rsidR="005C13EC" w:rsidRDefault="005C13EC" w:rsidP="005C13EC">
      <w:pPr>
        <w:rPr>
          <w:rFonts w:ascii="Times New Roman" w:hAnsi="Times New Roman" w:cs="Times New Roman"/>
        </w:rPr>
      </w:pPr>
    </w:p>
    <w:p w14:paraId="6829246C" w14:textId="77777777" w:rsidR="005C13EC" w:rsidRDefault="005C13EC" w:rsidP="005C13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February 2019</w:t>
      </w:r>
    </w:p>
    <w:p w14:paraId="79453340" w14:textId="77777777" w:rsidR="006B2F86" w:rsidRPr="00E71FC3" w:rsidRDefault="005C13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E8E90" w14:textId="77777777" w:rsidR="005C13EC" w:rsidRDefault="005C13EC" w:rsidP="00E71FC3">
      <w:r>
        <w:separator/>
      </w:r>
    </w:p>
  </w:endnote>
  <w:endnote w:type="continuationSeparator" w:id="0">
    <w:p w14:paraId="4BC5DB91" w14:textId="77777777" w:rsidR="005C13EC" w:rsidRDefault="005C13E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FCE1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C1FB9" w14:textId="77777777" w:rsidR="005C13EC" w:rsidRDefault="005C13EC" w:rsidP="00E71FC3">
      <w:r>
        <w:separator/>
      </w:r>
    </w:p>
  </w:footnote>
  <w:footnote w:type="continuationSeparator" w:id="0">
    <w:p w14:paraId="55CD222B" w14:textId="77777777" w:rsidR="005C13EC" w:rsidRDefault="005C13E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3EC"/>
    <w:rsid w:val="001A7C09"/>
    <w:rsid w:val="00577BD5"/>
    <w:rsid w:val="005C13E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4B0C68"/>
  <w15:chartTrackingRefBased/>
  <w15:docId w15:val="{6B302DC1-8D66-4413-B415-FBC7A77CE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13E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2019-02-23T19:53:00Z</dcterms:created>
  <dcterms:modified xsi:type="dcterms:W3CDTF">2019-02-23T19:53:00Z</dcterms:modified>
</cp:coreProperties>
</file>